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6FAC3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20AEBEC4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Wingfield, Suffolk. Yeoman.</w:t>
      </w:r>
    </w:p>
    <w:p w14:paraId="6AD93A52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9F42D1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31C79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Nunne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and contempt against him and</w:t>
      </w:r>
    </w:p>
    <w:p w14:paraId="4FF831E9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Spych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Kenton(q.v.).</w:t>
      </w:r>
    </w:p>
    <w:p w14:paraId="7F9F9D52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9633F49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7FADF5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1730F" w14:textId="77777777" w:rsidR="0038416E" w:rsidRDefault="0038416E" w:rsidP="003841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2EC83E0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96BF2" w14:textId="77777777" w:rsidR="0038416E" w:rsidRDefault="0038416E" w:rsidP="009139A6">
      <w:r>
        <w:separator/>
      </w:r>
    </w:p>
  </w:endnote>
  <w:endnote w:type="continuationSeparator" w:id="0">
    <w:p w14:paraId="19C35EAB" w14:textId="77777777" w:rsidR="0038416E" w:rsidRDefault="003841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17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B06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57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64DC" w14:textId="77777777" w:rsidR="0038416E" w:rsidRDefault="0038416E" w:rsidP="009139A6">
      <w:r>
        <w:separator/>
      </w:r>
    </w:p>
  </w:footnote>
  <w:footnote w:type="continuationSeparator" w:id="0">
    <w:p w14:paraId="1AEF3E5C" w14:textId="77777777" w:rsidR="0038416E" w:rsidRDefault="003841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BE0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022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5B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16E"/>
    <w:rsid w:val="000666E0"/>
    <w:rsid w:val="002510B7"/>
    <w:rsid w:val="0038416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E1BCBB"/>
  <w15:chartTrackingRefBased/>
  <w15:docId w15:val="{E7FA13C0-F648-419A-A9F8-F9C982B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841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2022-09-09T20:35:00Z</dcterms:created>
  <dcterms:modified xsi:type="dcterms:W3CDTF">2022-09-09T20:36:00Z</dcterms:modified>
</cp:coreProperties>
</file>